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1BB97" w14:textId="77777777" w:rsidR="000646DC" w:rsidRDefault="000646DC" w:rsidP="0006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CHAMBYR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A7650AC" w14:textId="77777777" w:rsidR="000646DC" w:rsidRDefault="000646DC" w:rsidP="0006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Wangford</w:t>
      </w:r>
      <w:proofErr w:type="spellEnd"/>
      <w:r>
        <w:rPr>
          <w:rFonts w:ascii="Times New Roman" w:hAnsi="Times New Roman" w:cs="Times New Roman"/>
        </w:rPr>
        <w:t>, Suffolk. Butcher.</w:t>
      </w:r>
    </w:p>
    <w:p w14:paraId="48018E88" w14:textId="77777777" w:rsidR="000646DC" w:rsidRDefault="000646DC" w:rsidP="000646DC">
      <w:pPr>
        <w:rPr>
          <w:rFonts w:ascii="Times New Roman" w:hAnsi="Times New Roman" w:cs="Times New Roman"/>
        </w:rPr>
      </w:pPr>
    </w:p>
    <w:p w14:paraId="7EC5E326" w14:textId="77777777" w:rsidR="000646DC" w:rsidRDefault="000646DC" w:rsidP="000646DC">
      <w:pPr>
        <w:rPr>
          <w:rFonts w:ascii="Times New Roman" w:hAnsi="Times New Roman" w:cs="Times New Roman"/>
        </w:rPr>
      </w:pPr>
    </w:p>
    <w:p w14:paraId="08A830A7" w14:textId="77777777" w:rsidR="000646DC" w:rsidRDefault="000646DC" w:rsidP="0006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Joye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</w:rPr>
        <w:t>Fette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75F3648" w14:textId="77777777" w:rsidR="000646DC" w:rsidRDefault="000646DC" w:rsidP="0006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Southwold(q.v.) and John </w:t>
      </w:r>
      <w:proofErr w:type="spellStart"/>
      <w:r>
        <w:rPr>
          <w:rFonts w:ascii="Times New Roman" w:hAnsi="Times New Roman" w:cs="Times New Roman"/>
        </w:rPr>
        <w:t>Skynner</w:t>
      </w:r>
      <w:proofErr w:type="spellEnd"/>
      <w:r>
        <w:rPr>
          <w:rFonts w:ascii="Times New Roman" w:hAnsi="Times New Roman" w:cs="Times New Roman"/>
        </w:rPr>
        <w:t xml:space="preserve"> of Southwold(q.v.).</w:t>
      </w:r>
    </w:p>
    <w:p w14:paraId="5AB24A29" w14:textId="77777777" w:rsidR="000646DC" w:rsidRDefault="000646DC" w:rsidP="0006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4D3F737" w14:textId="77777777" w:rsidR="000646DC" w:rsidRDefault="000646DC" w:rsidP="000646DC">
      <w:pPr>
        <w:rPr>
          <w:rFonts w:ascii="Times New Roman" w:hAnsi="Times New Roman" w:cs="Times New Roman"/>
        </w:rPr>
      </w:pPr>
    </w:p>
    <w:p w14:paraId="52BFB72C" w14:textId="77777777" w:rsidR="000646DC" w:rsidRDefault="000646DC" w:rsidP="000646DC">
      <w:pPr>
        <w:rPr>
          <w:rFonts w:ascii="Times New Roman" w:hAnsi="Times New Roman" w:cs="Times New Roman"/>
        </w:rPr>
      </w:pPr>
    </w:p>
    <w:p w14:paraId="1FE2E3AF" w14:textId="77777777" w:rsidR="000646DC" w:rsidRDefault="000646DC" w:rsidP="0006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2018</w:t>
      </w:r>
    </w:p>
    <w:p w14:paraId="2FC20CFE" w14:textId="77777777" w:rsidR="006B2F86" w:rsidRPr="00E71FC3" w:rsidRDefault="000646D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4F8D3" w14:textId="77777777" w:rsidR="000646DC" w:rsidRDefault="000646DC" w:rsidP="00E71FC3">
      <w:r>
        <w:separator/>
      </w:r>
    </w:p>
  </w:endnote>
  <w:endnote w:type="continuationSeparator" w:id="0">
    <w:p w14:paraId="12A13210" w14:textId="77777777" w:rsidR="000646DC" w:rsidRDefault="000646D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F17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9278B" w14:textId="77777777" w:rsidR="000646DC" w:rsidRDefault="000646DC" w:rsidP="00E71FC3">
      <w:r>
        <w:separator/>
      </w:r>
    </w:p>
  </w:footnote>
  <w:footnote w:type="continuationSeparator" w:id="0">
    <w:p w14:paraId="303A3F41" w14:textId="77777777" w:rsidR="000646DC" w:rsidRDefault="000646D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6DC"/>
    <w:rsid w:val="000646D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9956F"/>
  <w15:chartTrackingRefBased/>
  <w15:docId w15:val="{931FD773-0456-4A86-ABFF-C056ED47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46D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46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2018-03-04T19:33:00Z</dcterms:created>
  <dcterms:modified xsi:type="dcterms:W3CDTF">2018-03-04T19:33:00Z</dcterms:modified>
</cp:coreProperties>
</file>